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6EBAA5" w14:textId="77777777" w:rsidR="00223770" w:rsidRDefault="00223770" w:rsidP="00223770">
      <w:pPr>
        <w:pStyle w:val="Heading2"/>
        <w:jc w:val="center"/>
        <w:rPr>
          <w:rFonts w:ascii="Arial" w:hAnsi="Arial" w:cs="Arial"/>
          <w:i w:val="0"/>
          <w:iCs w:val="0"/>
          <w:sz w:val="32"/>
          <w:szCs w:val="32"/>
        </w:rPr>
      </w:pPr>
      <w:r w:rsidRPr="00262321">
        <w:rPr>
          <w:rFonts w:ascii="Arial" w:hAnsi="Arial" w:cs="Arial"/>
          <w:i w:val="0"/>
          <w:iCs w:val="0"/>
          <w:sz w:val="32"/>
          <w:szCs w:val="32"/>
        </w:rPr>
        <w:t>GIFT REGISTRATION FORM 2019/20</w:t>
      </w:r>
    </w:p>
    <w:p w14:paraId="36FB342B" w14:textId="77777777" w:rsidR="00223770" w:rsidRPr="003762F7" w:rsidRDefault="00223770" w:rsidP="00223770"/>
    <w:tbl>
      <w:tblPr>
        <w:tblW w:w="100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22"/>
        <w:gridCol w:w="1559"/>
        <w:gridCol w:w="1843"/>
        <w:gridCol w:w="1559"/>
        <w:gridCol w:w="3015"/>
      </w:tblGrid>
      <w:tr w:rsidR="00223770" w:rsidRPr="00262321" w14:paraId="763EFD32" w14:textId="77777777" w:rsidTr="00223770">
        <w:trPr>
          <w:cantSplit/>
          <w:trHeight w:val="524"/>
        </w:trPr>
        <w:tc>
          <w:tcPr>
            <w:tcW w:w="2122" w:type="dxa"/>
            <w:tcBorders>
              <w:bottom w:val="single" w:sz="4" w:space="0" w:color="auto"/>
              <w:right w:val="nil"/>
            </w:tcBorders>
            <w:shd w:val="clear" w:color="auto" w:fill="D9D9D9"/>
          </w:tcPr>
          <w:p w14:paraId="5E0D227F" w14:textId="77777777" w:rsidR="00223770" w:rsidRPr="00262321" w:rsidRDefault="00223770" w:rsidP="004753A0">
            <w:pPr>
              <w:rPr>
                <w:rFonts w:ascii="Arial" w:hAnsi="Arial" w:cs="Arial"/>
              </w:rPr>
            </w:pPr>
          </w:p>
        </w:tc>
        <w:tc>
          <w:tcPr>
            <w:tcW w:w="49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8F149EA" w14:textId="77777777" w:rsidR="00223770" w:rsidRPr="00262321" w:rsidRDefault="00223770" w:rsidP="004753A0">
            <w:pPr>
              <w:tabs>
                <w:tab w:val="left" w:pos="4812"/>
              </w:tabs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 xml:space="preserve">SURNAME &amp; INITIALS: </w:t>
            </w:r>
          </w:p>
          <w:p w14:paraId="1BAD5F71" w14:textId="77777777" w:rsidR="00223770" w:rsidRPr="00262321" w:rsidRDefault="00223770" w:rsidP="004753A0">
            <w:pPr>
              <w:tabs>
                <w:tab w:val="left" w:pos="4812"/>
              </w:tabs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 xml:space="preserve">UNIT/DIVISION:      </w:t>
            </w:r>
          </w:p>
        </w:tc>
        <w:tc>
          <w:tcPr>
            <w:tcW w:w="3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3325D3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 xml:space="preserve">STAFF NO: </w:t>
            </w:r>
          </w:p>
        </w:tc>
      </w:tr>
      <w:tr w:rsidR="00223770" w:rsidRPr="00262321" w14:paraId="051675B2" w14:textId="77777777" w:rsidTr="00223770">
        <w:trPr>
          <w:trHeight w:val="620"/>
        </w:trPr>
        <w:tc>
          <w:tcPr>
            <w:tcW w:w="212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984566E" w14:textId="77777777" w:rsidR="00223770" w:rsidRPr="00262321" w:rsidRDefault="00223770" w:rsidP="004753A0">
            <w:pPr>
              <w:pStyle w:val="Heading1"/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sz w:val="20"/>
              </w:rPr>
              <w:t xml:space="preserve"> TYPE OF GIFT 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14F4B020" w14:textId="77777777" w:rsidR="00223770" w:rsidRPr="00262321" w:rsidRDefault="00223770" w:rsidP="004753A0">
            <w:pPr>
              <w:pStyle w:val="Heading1"/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sz w:val="20"/>
              </w:rPr>
              <w:t>RECEIVED FROM (i.e entity)</w:t>
            </w:r>
          </w:p>
        </w:tc>
        <w:tc>
          <w:tcPr>
            <w:tcW w:w="1843" w:type="dxa"/>
            <w:shd w:val="clear" w:color="auto" w:fill="D9D9D9"/>
            <w:vAlign w:val="center"/>
          </w:tcPr>
          <w:p w14:paraId="0A158043" w14:textId="77777777" w:rsidR="00223770" w:rsidRPr="00262321" w:rsidRDefault="00223770" w:rsidP="004753A0">
            <w:pPr>
              <w:pStyle w:val="Heading1"/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sz w:val="20"/>
              </w:rPr>
              <w:t>Value of the Gift (From R150.00)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75E64C80" w14:textId="77777777" w:rsidR="00223770" w:rsidRPr="00262321" w:rsidRDefault="00223770" w:rsidP="004753A0">
            <w:pPr>
              <w:pStyle w:val="Heading1"/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sz w:val="20"/>
              </w:rPr>
              <w:t>Date of gift receipt</w:t>
            </w:r>
          </w:p>
        </w:tc>
        <w:tc>
          <w:tcPr>
            <w:tcW w:w="3015" w:type="dxa"/>
            <w:shd w:val="clear" w:color="auto" w:fill="D9D9D9"/>
            <w:vAlign w:val="center"/>
          </w:tcPr>
          <w:p w14:paraId="1F11B341" w14:textId="77777777" w:rsidR="00223770" w:rsidRPr="00262321" w:rsidRDefault="00223770" w:rsidP="004753A0">
            <w:pPr>
              <w:pStyle w:val="Heading1"/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sz w:val="20"/>
              </w:rPr>
              <w:t>Date of declaration</w:t>
            </w:r>
          </w:p>
        </w:tc>
      </w:tr>
      <w:tr w:rsidR="00223770" w:rsidRPr="00262321" w14:paraId="236DAB56" w14:textId="77777777" w:rsidTr="00223770">
        <w:trPr>
          <w:trHeight w:val="341"/>
        </w:trPr>
        <w:tc>
          <w:tcPr>
            <w:tcW w:w="2122" w:type="dxa"/>
            <w:shd w:val="clear" w:color="auto" w:fill="D9D9D9"/>
            <w:vAlign w:val="center"/>
          </w:tcPr>
          <w:p w14:paraId="49ADE02A" w14:textId="77777777" w:rsidR="00223770" w:rsidRPr="00262321" w:rsidRDefault="00223770" w:rsidP="004753A0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  <w:p w14:paraId="2E7D956F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 xml:space="preserve">  MONETORY/CASH</w:t>
            </w:r>
          </w:p>
          <w:p w14:paraId="22DA8590" w14:textId="77777777" w:rsidR="00223770" w:rsidRPr="00262321" w:rsidRDefault="00223770" w:rsidP="004753A0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1559" w:type="dxa"/>
          </w:tcPr>
          <w:p w14:paraId="3442AEAB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  <w:p w14:paraId="7D33A94A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sz w:val="20"/>
              </w:rPr>
              <w:t xml:space="preserve">   </w:t>
            </w:r>
          </w:p>
        </w:tc>
        <w:tc>
          <w:tcPr>
            <w:tcW w:w="1843" w:type="dxa"/>
          </w:tcPr>
          <w:p w14:paraId="41F26D8D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  <w:p w14:paraId="0C6182D5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sz w:val="20"/>
              </w:rPr>
              <w:t xml:space="preserve">    </w:t>
            </w:r>
          </w:p>
        </w:tc>
        <w:tc>
          <w:tcPr>
            <w:tcW w:w="1559" w:type="dxa"/>
          </w:tcPr>
          <w:p w14:paraId="13E4D93B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  <w:p w14:paraId="4D6E7A95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sz w:val="20"/>
              </w:rPr>
              <w:t xml:space="preserve">       </w:t>
            </w:r>
          </w:p>
        </w:tc>
        <w:tc>
          <w:tcPr>
            <w:tcW w:w="3015" w:type="dxa"/>
          </w:tcPr>
          <w:p w14:paraId="22619147" w14:textId="77777777" w:rsidR="00223770" w:rsidRPr="00262321" w:rsidRDefault="00223770" w:rsidP="004753A0">
            <w:pPr>
              <w:rPr>
                <w:rFonts w:ascii="Arial" w:hAnsi="Arial" w:cs="Arial"/>
                <w:sz w:val="20"/>
                <w:u w:val="single"/>
              </w:rPr>
            </w:pPr>
          </w:p>
          <w:p w14:paraId="140F20E5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  <w:r w:rsidRPr="00262321">
              <w:rPr>
                <w:rFonts w:ascii="Arial" w:hAnsi="Arial" w:cs="Arial"/>
                <w:sz w:val="20"/>
              </w:rPr>
              <w:t xml:space="preserve">      </w:t>
            </w:r>
          </w:p>
        </w:tc>
      </w:tr>
      <w:tr w:rsidR="00223770" w:rsidRPr="00262321" w14:paraId="68B57275" w14:textId="77777777" w:rsidTr="00223770">
        <w:trPr>
          <w:trHeight w:val="449"/>
        </w:trPr>
        <w:tc>
          <w:tcPr>
            <w:tcW w:w="2122" w:type="dxa"/>
            <w:shd w:val="clear" w:color="auto" w:fill="D9D9D9"/>
            <w:vAlign w:val="center"/>
          </w:tcPr>
          <w:p w14:paraId="4152DA48" w14:textId="77777777" w:rsidR="00223770" w:rsidRPr="00262321" w:rsidRDefault="00223770" w:rsidP="004753A0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  <w:p w14:paraId="228CE668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 xml:space="preserve">   MEAL/DINNER</w:t>
            </w:r>
          </w:p>
        </w:tc>
        <w:tc>
          <w:tcPr>
            <w:tcW w:w="1559" w:type="dxa"/>
          </w:tcPr>
          <w:p w14:paraId="126FECFD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843" w:type="dxa"/>
          </w:tcPr>
          <w:p w14:paraId="6AE36B24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559" w:type="dxa"/>
          </w:tcPr>
          <w:p w14:paraId="31923DFD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015" w:type="dxa"/>
          </w:tcPr>
          <w:p w14:paraId="5260DAC4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</w:tr>
      <w:tr w:rsidR="00223770" w:rsidRPr="00262321" w14:paraId="3C6A39B2" w14:textId="77777777" w:rsidTr="00223770">
        <w:trPr>
          <w:trHeight w:val="251"/>
        </w:trPr>
        <w:tc>
          <w:tcPr>
            <w:tcW w:w="2122" w:type="dxa"/>
            <w:shd w:val="clear" w:color="auto" w:fill="D9D9D9"/>
            <w:vAlign w:val="center"/>
          </w:tcPr>
          <w:p w14:paraId="13F4E9DE" w14:textId="77777777" w:rsidR="00223770" w:rsidRPr="00262321" w:rsidRDefault="00223770" w:rsidP="004753A0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  <w:p w14:paraId="35BCAAB0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 xml:space="preserve">   ASSESTS</w:t>
            </w:r>
          </w:p>
        </w:tc>
        <w:tc>
          <w:tcPr>
            <w:tcW w:w="1559" w:type="dxa"/>
          </w:tcPr>
          <w:p w14:paraId="21ECEEE4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843" w:type="dxa"/>
          </w:tcPr>
          <w:p w14:paraId="19956936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559" w:type="dxa"/>
          </w:tcPr>
          <w:p w14:paraId="13F201EE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015" w:type="dxa"/>
          </w:tcPr>
          <w:p w14:paraId="4640BB9C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</w:tr>
      <w:tr w:rsidR="00223770" w:rsidRPr="00262321" w14:paraId="2334A949" w14:textId="77777777" w:rsidTr="00223770">
        <w:trPr>
          <w:trHeight w:val="251"/>
        </w:trPr>
        <w:tc>
          <w:tcPr>
            <w:tcW w:w="2122" w:type="dxa"/>
            <w:shd w:val="clear" w:color="auto" w:fill="D9D9D9"/>
            <w:vAlign w:val="center"/>
          </w:tcPr>
          <w:p w14:paraId="52343C54" w14:textId="77777777" w:rsidR="00223770" w:rsidRPr="00262321" w:rsidRDefault="00223770" w:rsidP="004753A0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  <w:p w14:paraId="38FB341D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 xml:space="preserve">  SPONSORSHIP</w:t>
            </w:r>
          </w:p>
        </w:tc>
        <w:tc>
          <w:tcPr>
            <w:tcW w:w="1559" w:type="dxa"/>
          </w:tcPr>
          <w:p w14:paraId="180B0EF6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843" w:type="dxa"/>
          </w:tcPr>
          <w:p w14:paraId="7B499F59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559" w:type="dxa"/>
          </w:tcPr>
          <w:p w14:paraId="52730B13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015" w:type="dxa"/>
          </w:tcPr>
          <w:p w14:paraId="227CA78E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</w:tr>
      <w:tr w:rsidR="00223770" w:rsidRPr="00262321" w14:paraId="2FB5B7AF" w14:textId="77777777" w:rsidTr="00223770">
        <w:trPr>
          <w:trHeight w:val="332"/>
        </w:trPr>
        <w:tc>
          <w:tcPr>
            <w:tcW w:w="2122" w:type="dxa"/>
            <w:shd w:val="clear" w:color="auto" w:fill="D9D9D9"/>
            <w:vAlign w:val="center"/>
          </w:tcPr>
          <w:p w14:paraId="364F1FED" w14:textId="77777777" w:rsidR="00223770" w:rsidRPr="00262321" w:rsidRDefault="00223770" w:rsidP="004753A0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  <w:p w14:paraId="148888BD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1559" w:type="dxa"/>
          </w:tcPr>
          <w:p w14:paraId="54F272A1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843" w:type="dxa"/>
          </w:tcPr>
          <w:p w14:paraId="74247EA0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559" w:type="dxa"/>
          </w:tcPr>
          <w:p w14:paraId="371AAECC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015" w:type="dxa"/>
          </w:tcPr>
          <w:p w14:paraId="15B08687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  <w:p w14:paraId="3025A849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</w:tr>
      <w:tr w:rsidR="00223770" w:rsidRPr="00262321" w14:paraId="563EC438" w14:textId="77777777" w:rsidTr="00223770">
        <w:trPr>
          <w:trHeight w:val="763"/>
        </w:trPr>
        <w:tc>
          <w:tcPr>
            <w:tcW w:w="2122" w:type="dxa"/>
            <w:shd w:val="clear" w:color="auto" w:fill="D9D9D9"/>
            <w:vAlign w:val="center"/>
          </w:tcPr>
          <w:p w14:paraId="69549322" w14:textId="77777777" w:rsidR="00223770" w:rsidRPr="00262321" w:rsidRDefault="00223770" w:rsidP="004753A0">
            <w:pPr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 xml:space="preserve">OTHER </w:t>
            </w:r>
          </w:p>
          <w:p w14:paraId="6C9D6208" w14:textId="77777777" w:rsidR="00223770" w:rsidRPr="00262321" w:rsidRDefault="00223770" w:rsidP="004753A0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bCs/>
                <w:i/>
                <w:sz w:val="20"/>
                <w:szCs w:val="18"/>
              </w:rPr>
              <w:t>(Specify</w:t>
            </w:r>
            <w:r w:rsidRPr="00262321">
              <w:rPr>
                <w:rFonts w:ascii="Arial" w:hAnsi="Arial" w:cs="Arial"/>
                <w:b/>
                <w:bCs/>
                <w:sz w:val="20"/>
              </w:rPr>
              <w:t>)</w:t>
            </w:r>
          </w:p>
        </w:tc>
        <w:tc>
          <w:tcPr>
            <w:tcW w:w="1559" w:type="dxa"/>
          </w:tcPr>
          <w:p w14:paraId="6CC6AF36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843" w:type="dxa"/>
          </w:tcPr>
          <w:p w14:paraId="1D3C9072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559" w:type="dxa"/>
          </w:tcPr>
          <w:p w14:paraId="377E398F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015" w:type="dxa"/>
          </w:tcPr>
          <w:p w14:paraId="0072FC1E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</w:tr>
      <w:tr w:rsidR="00223770" w:rsidRPr="00262321" w14:paraId="62B9352F" w14:textId="77777777" w:rsidTr="00223770">
        <w:trPr>
          <w:cantSplit/>
          <w:trHeight w:val="391"/>
        </w:trPr>
        <w:tc>
          <w:tcPr>
            <w:tcW w:w="10098" w:type="dxa"/>
            <w:gridSpan w:val="5"/>
          </w:tcPr>
          <w:p w14:paraId="40FA7076" w14:textId="77777777" w:rsidR="00223770" w:rsidRPr="00262321" w:rsidRDefault="00223770" w:rsidP="004753A0">
            <w:pPr>
              <w:tabs>
                <w:tab w:val="left" w:pos="2127"/>
                <w:tab w:val="left" w:pos="4962"/>
                <w:tab w:val="left" w:pos="5812"/>
              </w:tabs>
              <w:spacing w:line="276" w:lineRule="auto"/>
              <w:rPr>
                <w:rFonts w:ascii="Arial" w:hAnsi="Arial" w:cs="Arial"/>
                <w:b/>
                <w:bCs/>
                <w:sz w:val="20"/>
              </w:rPr>
            </w:pPr>
            <w:r w:rsidRPr="00262321">
              <w:rPr>
                <w:rFonts w:ascii="Arial" w:hAnsi="Arial" w:cs="Arial"/>
                <w:b/>
                <w:bCs/>
                <w:sz w:val="20"/>
              </w:rPr>
              <w:t xml:space="preserve">Remarks by supervisor: </w:t>
            </w:r>
          </w:p>
        </w:tc>
      </w:tr>
      <w:tr w:rsidR="00223770" w:rsidRPr="00262321" w14:paraId="164505C2" w14:textId="77777777" w:rsidTr="00223770">
        <w:trPr>
          <w:cantSplit/>
        </w:trPr>
        <w:tc>
          <w:tcPr>
            <w:tcW w:w="10098" w:type="dxa"/>
            <w:gridSpan w:val="5"/>
          </w:tcPr>
          <w:p w14:paraId="763A2F80" w14:textId="77777777" w:rsidR="00223770" w:rsidRDefault="00223770" w:rsidP="004753A0">
            <w:pPr>
              <w:spacing w:line="276" w:lineRule="auto"/>
              <w:rPr>
                <w:rFonts w:ascii="Arial" w:hAnsi="Arial" w:cs="Arial"/>
                <w:b/>
                <w:sz w:val="20"/>
              </w:rPr>
            </w:pPr>
          </w:p>
          <w:p w14:paraId="313D4321" w14:textId="77777777" w:rsidR="00223770" w:rsidRPr="00262321" w:rsidRDefault="00223770" w:rsidP="004753A0">
            <w:pPr>
              <w:spacing w:line="276" w:lineRule="auto"/>
              <w:rPr>
                <w:rFonts w:ascii="Arial" w:hAnsi="Arial" w:cs="Arial"/>
                <w:b/>
                <w:sz w:val="20"/>
              </w:rPr>
            </w:pPr>
          </w:p>
        </w:tc>
      </w:tr>
      <w:tr w:rsidR="00223770" w:rsidRPr="00262321" w14:paraId="6DCEFB24" w14:textId="77777777" w:rsidTr="00223770">
        <w:trPr>
          <w:cantSplit/>
        </w:trPr>
        <w:tc>
          <w:tcPr>
            <w:tcW w:w="10098" w:type="dxa"/>
            <w:gridSpan w:val="5"/>
          </w:tcPr>
          <w:p w14:paraId="70FAA2DD" w14:textId="77777777" w:rsidR="00223770" w:rsidRPr="00262321" w:rsidRDefault="00223770" w:rsidP="004753A0">
            <w:pPr>
              <w:spacing w:line="276" w:lineRule="auto"/>
              <w:rPr>
                <w:rFonts w:ascii="Arial" w:hAnsi="Arial" w:cs="Arial"/>
                <w:b/>
                <w:sz w:val="20"/>
              </w:rPr>
            </w:pPr>
          </w:p>
          <w:p w14:paraId="5A46EBC0" w14:textId="77777777" w:rsidR="00223770" w:rsidRPr="00262321" w:rsidRDefault="00223770" w:rsidP="004753A0">
            <w:pPr>
              <w:tabs>
                <w:tab w:val="left" w:pos="2127"/>
                <w:tab w:val="left" w:pos="4962"/>
                <w:tab w:val="left" w:pos="5812"/>
              </w:tabs>
              <w:spacing w:line="276" w:lineRule="auto"/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 xml:space="preserve">Signature of Declarant: ………………………………..     Date: ………………………………………….  </w:t>
            </w:r>
          </w:p>
        </w:tc>
      </w:tr>
    </w:tbl>
    <w:p w14:paraId="38857E7A" w14:textId="77777777" w:rsidR="00223770" w:rsidRPr="00262321" w:rsidRDefault="00223770" w:rsidP="00223770">
      <w:pPr>
        <w:rPr>
          <w:rFonts w:ascii="Arial" w:hAnsi="Arial" w:cs="Arial"/>
          <w:b/>
          <w:sz w:val="20"/>
        </w:rPr>
      </w:pPr>
    </w:p>
    <w:p w14:paraId="7451E576" w14:textId="77777777" w:rsidR="00223770" w:rsidRPr="00262321" w:rsidRDefault="00223770" w:rsidP="00223770">
      <w:pPr>
        <w:rPr>
          <w:rFonts w:ascii="Arial" w:hAnsi="Arial" w:cs="Arial"/>
          <w:b/>
          <w:sz w:val="20"/>
        </w:rPr>
      </w:pPr>
      <w:r w:rsidRPr="00262321">
        <w:rPr>
          <w:rFonts w:ascii="Arial" w:hAnsi="Arial" w:cs="Arial"/>
          <w:b/>
          <w:sz w:val="20"/>
        </w:rPr>
        <w:t>FOR OFFICIAL USE ONLY</w:t>
      </w:r>
    </w:p>
    <w:tbl>
      <w:tblPr>
        <w:tblW w:w="100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9D9D9"/>
        <w:tblLayout w:type="fixed"/>
        <w:tblLook w:val="0000" w:firstRow="0" w:lastRow="0" w:firstColumn="0" w:lastColumn="0" w:noHBand="0" w:noVBand="0"/>
      </w:tblPr>
      <w:tblGrid>
        <w:gridCol w:w="1526"/>
        <w:gridCol w:w="4817"/>
        <w:gridCol w:w="9"/>
        <w:gridCol w:w="3746"/>
      </w:tblGrid>
      <w:tr w:rsidR="00223770" w:rsidRPr="00262321" w14:paraId="1C17AD6E" w14:textId="77777777" w:rsidTr="00223770">
        <w:trPr>
          <w:cantSplit/>
          <w:trHeight w:val="625"/>
        </w:trPr>
        <w:tc>
          <w:tcPr>
            <w:tcW w:w="1526" w:type="dxa"/>
            <w:vMerge w:val="restart"/>
            <w:shd w:val="clear" w:color="auto" w:fill="D9D9D9"/>
          </w:tcPr>
          <w:p w14:paraId="04DCC33A" w14:textId="77777777" w:rsidR="00223770" w:rsidRPr="00262321" w:rsidRDefault="00223770" w:rsidP="004753A0">
            <w:pPr>
              <w:pStyle w:val="Heading1"/>
              <w:rPr>
                <w:rStyle w:val="Emphasis"/>
                <w:rFonts w:ascii="Arial" w:hAnsi="Arial" w:cs="Arial"/>
              </w:rPr>
            </w:pPr>
          </w:p>
        </w:tc>
        <w:tc>
          <w:tcPr>
            <w:tcW w:w="4817" w:type="dxa"/>
            <w:shd w:val="clear" w:color="auto" w:fill="D9D9D9"/>
          </w:tcPr>
          <w:p w14:paraId="243A3627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</w:p>
          <w:p w14:paraId="683C44D7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>Number of gift disclosed by the employee</w:t>
            </w:r>
          </w:p>
        </w:tc>
        <w:tc>
          <w:tcPr>
            <w:tcW w:w="3755" w:type="dxa"/>
            <w:gridSpan w:val="2"/>
            <w:shd w:val="clear" w:color="auto" w:fill="D9D9D9"/>
          </w:tcPr>
          <w:p w14:paraId="6B29E1AA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</w:p>
          <w:p w14:paraId="40C336BC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>…………………………………….</w:t>
            </w:r>
          </w:p>
        </w:tc>
      </w:tr>
      <w:tr w:rsidR="00223770" w:rsidRPr="00262321" w14:paraId="67BA92D0" w14:textId="77777777" w:rsidTr="00223770">
        <w:trPr>
          <w:cantSplit/>
          <w:trHeight w:val="625"/>
        </w:trPr>
        <w:tc>
          <w:tcPr>
            <w:tcW w:w="1526" w:type="dxa"/>
            <w:vMerge/>
            <w:shd w:val="clear" w:color="auto" w:fill="D9D9D9"/>
          </w:tcPr>
          <w:p w14:paraId="53651459" w14:textId="77777777" w:rsidR="00223770" w:rsidRPr="0023027C" w:rsidRDefault="00223770" w:rsidP="004753A0">
            <w:pPr>
              <w:pStyle w:val="Heading4"/>
              <w:rPr>
                <w:rFonts w:ascii="Arial" w:hAnsi="Arial" w:cs="Arial"/>
                <w:sz w:val="18"/>
                <w:lang w:val="en-US" w:eastAsia="en-US"/>
              </w:rPr>
            </w:pPr>
          </w:p>
        </w:tc>
        <w:tc>
          <w:tcPr>
            <w:tcW w:w="4817" w:type="dxa"/>
            <w:shd w:val="clear" w:color="auto" w:fill="D9D9D9"/>
          </w:tcPr>
          <w:p w14:paraId="67CA8DCB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</w:p>
          <w:p w14:paraId="60AEA16D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 xml:space="preserve">Gift Registered /not Registered </w:t>
            </w:r>
          </w:p>
        </w:tc>
        <w:tc>
          <w:tcPr>
            <w:tcW w:w="3755" w:type="dxa"/>
            <w:gridSpan w:val="2"/>
            <w:shd w:val="clear" w:color="auto" w:fill="D9D9D9"/>
          </w:tcPr>
          <w:p w14:paraId="2673B608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</w:p>
          <w:p w14:paraId="401B05CE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>Date------------------------------------</w:t>
            </w:r>
          </w:p>
        </w:tc>
      </w:tr>
      <w:tr w:rsidR="00223770" w:rsidRPr="00262321" w14:paraId="32983710" w14:textId="77777777" w:rsidTr="00223770">
        <w:trPr>
          <w:cantSplit/>
          <w:trHeight w:val="226"/>
        </w:trPr>
        <w:tc>
          <w:tcPr>
            <w:tcW w:w="1526" w:type="dxa"/>
            <w:vMerge/>
            <w:shd w:val="clear" w:color="auto" w:fill="D9D9D9"/>
            <w:vAlign w:val="center"/>
          </w:tcPr>
          <w:p w14:paraId="7B9F33BD" w14:textId="77777777" w:rsidR="00223770" w:rsidRPr="00262321" w:rsidRDefault="00223770" w:rsidP="004753A0">
            <w:pPr>
              <w:tabs>
                <w:tab w:val="left" w:pos="2977"/>
              </w:tabs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817" w:type="dxa"/>
            <w:shd w:val="clear" w:color="auto" w:fill="D9D9D9"/>
            <w:vAlign w:val="center"/>
          </w:tcPr>
          <w:p w14:paraId="2590D55E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</w:p>
          <w:p w14:paraId="40564CCB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>Designation: ………………………………..</w:t>
            </w:r>
          </w:p>
          <w:p w14:paraId="49CCD2D3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  <w:u w:val="dotted"/>
              </w:rPr>
            </w:pPr>
          </w:p>
          <w:p w14:paraId="51C0C2A4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  <w:u w:val="dotted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>Name          :……………………………</w:t>
            </w:r>
          </w:p>
          <w:p w14:paraId="6AF7ED2F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</w:p>
          <w:p w14:paraId="44531B96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>Signature: …………………………………………</w:t>
            </w:r>
          </w:p>
        </w:tc>
        <w:tc>
          <w:tcPr>
            <w:tcW w:w="3755" w:type="dxa"/>
            <w:gridSpan w:val="2"/>
            <w:shd w:val="clear" w:color="auto" w:fill="D9D9D9"/>
          </w:tcPr>
          <w:p w14:paraId="4356188B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</w:p>
          <w:p w14:paraId="58F8582C" w14:textId="77777777" w:rsidR="00223770" w:rsidRPr="00262321" w:rsidRDefault="00223770" w:rsidP="004753A0">
            <w:pPr>
              <w:rPr>
                <w:rFonts w:ascii="Arial" w:hAnsi="Arial" w:cs="Arial"/>
                <w:b/>
                <w:sz w:val="20"/>
              </w:rPr>
            </w:pPr>
          </w:p>
          <w:p w14:paraId="4A5B7B5B" w14:textId="77777777" w:rsidR="00223770" w:rsidRPr="00262321" w:rsidRDefault="00223770" w:rsidP="004753A0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62321">
              <w:rPr>
                <w:rFonts w:ascii="Arial" w:hAnsi="Arial" w:cs="Arial"/>
                <w:b/>
                <w:sz w:val="20"/>
              </w:rPr>
              <w:t>Date:  …………………………..</w:t>
            </w:r>
          </w:p>
        </w:tc>
      </w:tr>
      <w:tr w:rsidR="00223770" w:rsidRPr="00262321" w14:paraId="3EF6AFD6" w14:textId="77777777" w:rsidTr="00223770">
        <w:trPr>
          <w:cantSplit/>
          <w:trHeight w:val="778"/>
        </w:trPr>
        <w:tc>
          <w:tcPr>
            <w:tcW w:w="1526" w:type="dxa"/>
            <w:shd w:val="clear" w:color="auto" w:fill="D9D9D9"/>
          </w:tcPr>
          <w:p w14:paraId="148534F6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  <w:p w14:paraId="554D742B" w14:textId="77777777" w:rsidR="00223770" w:rsidRPr="00262321" w:rsidRDefault="00223770" w:rsidP="004753A0">
            <w:pPr>
              <w:pStyle w:val="Heading3"/>
              <w:jc w:val="center"/>
              <w:rPr>
                <w:rFonts w:ascii="Arial" w:hAnsi="Arial" w:cs="Arial"/>
                <w:sz w:val="18"/>
              </w:rPr>
            </w:pPr>
          </w:p>
          <w:p w14:paraId="176E754F" w14:textId="77777777" w:rsidR="00223770" w:rsidRPr="00262321" w:rsidRDefault="00223770" w:rsidP="004753A0">
            <w:pPr>
              <w:rPr>
                <w:rFonts w:ascii="Arial" w:hAnsi="Arial" w:cs="Arial"/>
              </w:rPr>
            </w:pPr>
          </w:p>
          <w:p w14:paraId="03970975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4826" w:type="dxa"/>
            <w:gridSpan w:val="2"/>
            <w:shd w:val="clear" w:color="auto" w:fill="D9D9D9"/>
          </w:tcPr>
          <w:p w14:paraId="545271FE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  <w:p w14:paraId="79EC08B8" w14:textId="77777777" w:rsidR="00223770" w:rsidRPr="00262321" w:rsidRDefault="00223770" w:rsidP="004753A0">
            <w:pPr>
              <w:rPr>
                <w:rFonts w:ascii="Arial" w:hAnsi="Arial" w:cs="Arial"/>
                <w:b/>
                <w:bCs/>
                <w:sz w:val="20"/>
              </w:rPr>
            </w:pPr>
            <w:r w:rsidRPr="00262321">
              <w:rPr>
                <w:rFonts w:ascii="Arial" w:hAnsi="Arial" w:cs="Arial"/>
                <w:b/>
                <w:bCs/>
                <w:sz w:val="20"/>
              </w:rPr>
              <w:t>Gift Recorded by: ……………………………...</w:t>
            </w:r>
          </w:p>
          <w:p w14:paraId="6F1766D0" w14:textId="77777777" w:rsidR="00223770" w:rsidRPr="00262321" w:rsidRDefault="00223770" w:rsidP="004753A0">
            <w:pPr>
              <w:rPr>
                <w:rFonts w:ascii="Arial" w:hAnsi="Arial" w:cs="Arial"/>
                <w:b/>
                <w:bCs/>
                <w:sz w:val="20"/>
              </w:rPr>
            </w:pPr>
          </w:p>
          <w:p w14:paraId="6FD03006" w14:textId="77777777" w:rsidR="00223770" w:rsidRPr="003762F7" w:rsidRDefault="00223770" w:rsidP="004753A0">
            <w:pPr>
              <w:rPr>
                <w:rFonts w:ascii="Arial" w:hAnsi="Arial" w:cs="Arial"/>
                <w:b/>
                <w:bCs/>
                <w:sz w:val="20"/>
              </w:rPr>
            </w:pPr>
            <w:r w:rsidRPr="00262321">
              <w:rPr>
                <w:rFonts w:ascii="Arial" w:hAnsi="Arial" w:cs="Arial"/>
                <w:b/>
                <w:bCs/>
                <w:sz w:val="20"/>
              </w:rPr>
              <w:t>Designation:  ………………………………………</w:t>
            </w:r>
          </w:p>
        </w:tc>
        <w:tc>
          <w:tcPr>
            <w:tcW w:w="3746" w:type="dxa"/>
            <w:shd w:val="clear" w:color="auto" w:fill="D9D9D9"/>
          </w:tcPr>
          <w:p w14:paraId="20CF36C4" w14:textId="77777777" w:rsidR="00223770" w:rsidRPr="00262321" w:rsidRDefault="00223770" w:rsidP="004753A0">
            <w:pPr>
              <w:rPr>
                <w:rFonts w:ascii="Arial" w:hAnsi="Arial" w:cs="Arial"/>
                <w:sz w:val="20"/>
              </w:rPr>
            </w:pPr>
          </w:p>
          <w:p w14:paraId="4874B5EC" w14:textId="77777777" w:rsidR="00223770" w:rsidRPr="00262321" w:rsidRDefault="00223770" w:rsidP="004753A0">
            <w:pPr>
              <w:rPr>
                <w:rFonts w:ascii="Arial" w:hAnsi="Arial" w:cs="Arial"/>
                <w:b/>
                <w:bCs/>
                <w:sz w:val="20"/>
              </w:rPr>
            </w:pPr>
          </w:p>
          <w:p w14:paraId="40740BD5" w14:textId="77777777" w:rsidR="00223770" w:rsidRPr="00262321" w:rsidRDefault="00223770" w:rsidP="004753A0">
            <w:pPr>
              <w:rPr>
                <w:rFonts w:ascii="Arial" w:hAnsi="Arial" w:cs="Arial"/>
                <w:b/>
                <w:bCs/>
                <w:sz w:val="20"/>
              </w:rPr>
            </w:pPr>
            <w:r w:rsidRPr="00262321">
              <w:rPr>
                <w:rFonts w:ascii="Arial" w:hAnsi="Arial" w:cs="Arial"/>
                <w:b/>
                <w:bCs/>
                <w:sz w:val="20"/>
              </w:rPr>
              <w:t>Date:  ………………………….</w:t>
            </w:r>
          </w:p>
        </w:tc>
      </w:tr>
    </w:tbl>
    <w:p w14:paraId="18C48D32" w14:textId="6826FC52" w:rsidR="004C370A" w:rsidRDefault="004C370A" w:rsidP="00B72D93">
      <w:pPr>
        <w:rPr>
          <w:rFonts w:ascii="Arial" w:hAnsi="Arial" w:cs="Arial"/>
        </w:rPr>
      </w:pPr>
    </w:p>
    <w:p w14:paraId="3AAAC4AF" w14:textId="444840D2" w:rsidR="00F62120" w:rsidRDefault="00F62120" w:rsidP="00B72D93">
      <w:pPr>
        <w:rPr>
          <w:rFonts w:ascii="Arial" w:hAnsi="Arial" w:cs="Arial"/>
        </w:rPr>
      </w:pPr>
    </w:p>
    <w:p w14:paraId="22EB8A90" w14:textId="77777777" w:rsidR="00F62120" w:rsidRPr="00B72D93" w:rsidRDefault="00F62120" w:rsidP="00B72D93">
      <w:pPr>
        <w:rPr>
          <w:rFonts w:ascii="Arial" w:hAnsi="Arial" w:cs="Arial"/>
        </w:rPr>
      </w:pPr>
    </w:p>
    <w:sectPr w:rsidR="00F62120" w:rsidRPr="00B72D93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B0BF02" w14:textId="77777777" w:rsidR="004D68B8" w:rsidRDefault="004D68B8">
      <w:r>
        <w:separator/>
      </w:r>
    </w:p>
  </w:endnote>
  <w:endnote w:type="continuationSeparator" w:id="0">
    <w:p w14:paraId="644E3444" w14:textId="77777777" w:rsidR="004D68B8" w:rsidRDefault="004D68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83DED3" w14:textId="77777777" w:rsidR="00F62120" w:rsidRDefault="00F6212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CCE0C4" w14:textId="6E993EED" w:rsidR="008A7092" w:rsidRDefault="00C441CA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078C1DA5" wp14:editId="37C07D72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6AB57AC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664F3D0B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08E5CDDA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7316EB86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78C1DA5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7" type="#_x0000_t202" style="position:absolute;margin-left:415.8pt;margin-top:-10pt;width:107.9pt;height:72.1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" fillcolor="window" stroked="f">
              <v:textbox inset="3mm,2.5mm">
                <w:txbxContent>
                  <w:p w14:paraId="36AB57AC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664F3D0B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08E5CDDA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7316EB86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55A0867" wp14:editId="144B5454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C357C05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2AE3B791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7D05F0F1" w14:textId="77777777" w:rsidR="00C34F98" w:rsidRPr="00D115D7" w:rsidRDefault="00C34F98" w:rsidP="00C34F98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67F94163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55A0867" id="Text Box 22" o:spid="_x0000_s1028" type="#_x0000_t202" style="position:absolute;margin-left:312.6pt;margin-top:-9.95pt;width:97.25pt;height:60.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" fillcolor="window" stroked="f">
              <v:textbox inset="3mm,2.5mm">
                <w:txbxContent>
                  <w:p w14:paraId="7C357C05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2AE3B791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7D05F0F1" w14:textId="77777777" w:rsidR="00C34F98" w:rsidRPr="00D115D7" w:rsidRDefault="00C34F98" w:rsidP="00C34F98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67F94163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0A011982" wp14:editId="14ACF933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B9C9631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013AAAB3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42B340C9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A011982" id="Text Box 21" o:spid="_x0000_s1029" type="#_x0000_t202" style="position:absolute;margin-left:206.25pt;margin-top:-9.95pt;width:97.25pt;height:57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" fillcolor="window" stroked="f">
              <v:textbox inset="3mm,2.5mm">
                <w:txbxContent>
                  <w:p w14:paraId="3B9C9631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013AAAB3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42B340C9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673C4BA5" wp14:editId="6E9DA0B5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500A27E2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30A8F586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5CDFE926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4753A0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15003DFC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73C4BA5" id="Text Box 20" o:spid="_x0000_s1030" type="#_x0000_t202" style="position:absolute;margin-left:99.35pt;margin-top:-9.95pt;width:108.5pt;height:64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" fillcolor="window" stroked="f">
              <v:textbox inset="3mm,2.5mm">
                <w:txbxContent>
                  <w:p w14:paraId="500A27E2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30A8F586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5CDFE926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4753A0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15003DFC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0F2ED45B" wp14:editId="0C5902CB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27F52FF7" w14:textId="77777777" w:rsidR="008A7092" w:rsidRPr="004753A0" w:rsidRDefault="008A7092" w:rsidP="008A7092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4753A0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4753A0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4753A0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| Telephone: 011 085 2001 | 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F2ED45B" id="Text Box 19" o:spid="_x0000_s1031" type="#_x0000_t202" style="position:absolute;margin-left:-8.9pt;margin-top:53.45pt;width:498.5pt;height:27.9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" fillcolor="window" stroked="f">
              <v:textbox inset="3mm,2.5mm">
                <w:txbxContent>
                  <w:p w14:paraId="27F52FF7" w14:textId="77777777" w:rsidR="008A7092" w:rsidRPr="004753A0" w:rsidRDefault="008A7092" w:rsidP="008A7092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4753A0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4753A0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4753A0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| Telephone: 011 085 2001 | 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295719E" wp14:editId="5619D628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1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4042816" w14:textId="77777777" w:rsidR="00C34F98" w:rsidRPr="00D115D7" w:rsidRDefault="00C34F98" w:rsidP="00C34F98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3E82AF1B" w14:textId="7F5095C0" w:rsidR="00C34F98" w:rsidRPr="00D115D7" w:rsidRDefault="00C34F98" w:rsidP="00C34F98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="004C370A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 w:rsidR="004C370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4C370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D Maphanzela</w:t>
                          </w:r>
                        </w:p>
                        <w:p w14:paraId="368473DA" w14:textId="77777777" w:rsidR="0007090A" w:rsidRPr="00D115D7" w:rsidRDefault="0007090A" w:rsidP="0007090A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125D5242" w14:textId="77777777" w:rsidR="0007090A" w:rsidRPr="00822C80" w:rsidRDefault="0007090A" w:rsidP="0007090A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21295C36" w14:textId="77777777" w:rsidR="0007090A" w:rsidRPr="00171BDF" w:rsidRDefault="0007090A" w:rsidP="0007090A">
                          <w:pPr>
                            <w:rPr>
                              <w:szCs w:val="13"/>
                            </w:rPr>
                          </w:pPr>
                        </w:p>
                        <w:p w14:paraId="4AC339DD" w14:textId="77777777" w:rsidR="0007090A" w:rsidRPr="00CB19A4" w:rsidRDefault="0007090A" w:rsidP="0007090A">
                          <w:pPr>
                            <w:rPr>
                              <w:szCs w:val="13"/>
                            </w:rPr>
                          </w:pPr>
                        </w:p>
                        <w:p w14:paraId="3E8FC09B" w14:textId="77777777" w:rsidR="00653E2C" w:rsidRPr="0007090A" w:rsidRDefault="00653E2C" w:rsidP="0007090A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95719E" id="Text Box 18" o:spid="_x0000_s1032" type="#_x0000_t202" style="position:absolute;margin-left:-8.6pt;margin-top:72.55pt;width:399.45pt;height:5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" filled="f" stroked="f">
              <v:textbox inset="3mm,2.5mm">
                <w:txbxContent>
                  <w:p w14:paraId="54042816" w14:textId="77777777" w:rsidR="00C34F98" w:rsidRPr="00D115D7" w:rsidRDefault="00C34F98" w:rsidP="00C34F98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3E82AF1B" w14:textId="7F5095C0" w:rsidR="00C34F98" w:rsidRPr="00D115D7" w:rsidRDefault="00C34F98" w:rsidP="00C34F98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="004C370A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 w:rsidR="004C370A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4C370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D Maphanzela</w:t>
                    </w:r>
                  </w:p>
                  <w:p w14:paraId="368473DA" w14:textId="77777777" w:rsidR="0007090A" w:rsidRPr="00D115D7" w:rsidRDefault="0007090A" w:rsidP="0007090A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125D5242" w14:textId="77777777" w:rsidR="0007090A" w:rsidRPr="00822C80" w:rsidRDefault="0007090A" w:rsidP="0007090A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21295C36" w14:textId="77777777" w:rsidR="0007090A" w:rsidRPr="00171BDF" w:rsidRDefault="0007090A" w:rsidP="0007090A">
                    <w:pPr>
                      <w:rPr>
                        <w:szCs w:val="13"/>
                      </w:rPr>
                    </w:pPr>
                  </w:p>
                  <w:p w14:paraId="4AC339DD" w14:textId="77777777" w:rsidR="0007090A" w:rsidRPr="00CB19A4" w:rsidRDefault="0007090A" w:rsidP="0007090A">
                    <w:pPr>
                      <w:rPr>
                        <w:szCs w:val="13"/>
                      </w:rPr>
                    </w:pPr>
                  </w:p>
                  <w:p w14:paraId="3E8FC09B" w14:textId="77777777" w:rsidR="00653E2C" w:rsidRPr="0007090A" w:rsidRDefault="00653E2C" w:rsidP="0007090A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A34639D" wp14:editId="0C061A92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51D7A692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591E11F1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71A341C2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1F1EAF4E" w14:textId="77777777" w:rsidR="008A7092" w:rsidRPr="004753A0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753A0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A34639D" id="Text Box 17" o:spid="_x0000_s1033" type="#_x0000_t202" style="position:absolute;margin-left:-7.9pt;margin-top:-9.95pt;width:107.75pt;height:67.9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" fillcolor="window" stroked="f">
              <v:textbox inset="3mm,2.5mm">
                <w:txbxContent>
                  <w:p w14:paraId="51D7A692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591E11F1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71A341C2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1F1EAF4E" w14:textId="77777777" w:rsidR="008A7092" w:rsidRPr="004753A0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753A0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1552" behindDoc="1" locked="0" layoutInCell="1" allowOverlap="1" wp14:anchorId="16DE2DC4" wp14:editId="46CD612E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6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E8D4D5" w14:textId="0AD7674A" w:rsidR="009D478D" w:rsidRPr="00A252C8" w:rsidRDefault="00C441CA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EE1E412" wp14:editId="216A6CAA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34AE90D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4BDB9514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41F2F5A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20C8171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EE1E412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margin-left:98.65pt;margin-top:-9.65pt;width:108.5pt;height:64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" fillcolor="window" stroked="f">
              <v:textbox inset="3mm,2.5mm">
                <w:txbxContent>
                  <w:p w14:paraId="634AE90D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4BDB9514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41F2F5A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20C8171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AF76DCC" wp14:editId="3D06FC30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8FBBA2B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0C21B8F9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04C1E886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1E021BC6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AF76DCC" id="Text Box 8" o:spid="_x0000_s1036" type="#_x0000_t202" style="position:absolute;margin-left:-7.6pt;margin-top:-9.65pt;width:107.75pt;height:6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" fillcolor="window" stroked="f">
              <v:textbox inset="3mm,2.5mm">
                <w:txbxContent>
                  <w:p w14:paraId="18FBBA2B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0C21B8F9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04C1E886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1E021BC6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13BDAC4" wp14:editId="211094A0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5DAE156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39035BD0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50E5FD8C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223CCC89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13BDAC4" id="Text Box 7" o:spid="_x0000_s1037" type="#_x0000_t202" style="position:absolute;margin-left:314pt;margin-top:-9.65pt;width:97.25pt;height:60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" fillcolor="window" stroked="f">
              <v:textbox inset="3mm,2.5mm">
                <w:txbxContent>
                  <w:p w14:paraId="05DAE156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39035BD0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50E5FD8C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223CCC89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04458C3" wp14:editId="0F6D4F9C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1958BC4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411FD03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7C84C5E4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04458C3" id="Text Box 6" o:spid="_x0000_s1038" type="#_x0000_t202" style="position:absolute;margin-left:207.15pt;margin-top:-9.65pt;width:97.25pt;height:57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" fillcolor="window" stroked="f">
              <v:textbox inset="3mm,2.5mm">
                <w:txbxContent>
                  <w:p w14:paraId="61958BC4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411FD03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7C84C5E4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90DF63A" wp14:editId="7AA019BA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1EE9D4F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7A15B8DC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2E61D5F8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7A5A6348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90DF63A" id="Text Box 5" o:spid="_x0000_s1039" type="#_x0000_t202" style="position:absolute;margin-left:416.4pt;margin-top:-10.05pt;width:108.55pt;height:72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" fillcolor="window" stroked="f">
              <v:textbox inset="3mm,2.5mm">
                <w:txbxContent>
                  <w:p w14:paraId="41EE9D4F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7A15B8DC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2E61D5F8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7A5A6348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7ABCA31" wp14:editId="3C89923E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29625EF" w14:textId="23B8F8E5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</w:t>
                          </w:r>
                          <w:r w:rsidR="00C441CA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2107 | Telephone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: 011 085 2001  |  Fax: 011 388 4010  |  Website: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ABCA31" id="Text Box 4" o:spid="_x0000_s1040" type="#_x0000_t202" style="position:absolute;margin-left:-8.1pt;margin-top:53.05pt;width:498.5pt;height:27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" filled="f" stroked="f">
              <v:textbox inset="3mm,2.5mm">
                <w:txbxContent>
                  <w:p w14:paraId="229625EF" w14:textId="23B8F8E5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</w:t>
                    </w:r>
                    <w:r w:rsidR="00C441CA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2107 | Telephone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: 011 085 2001  |  Fax: 011 388 4010  | 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4787957" wp14:editId="63F18BE8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E4D3C92" w14:textId="77777777" w:rsidR="0007090A" w:rsidRPr="00D115D7" w:rsidRDefault="0007090A" w:rsidP="0007090A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0419945F" w14:textId="5B54CC57" w:rsidR="0007090A" w:rsidRPr="00D115D7" w:rsidRDefault="00C34F98" w:rsidP="0007090A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="004C370A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 w:rsidR="004C370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4C370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="0007090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="0007090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  <w:r w:rsidR="0007090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 w:rsidR="0007090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07090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 w:rsidR="0007090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07090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07090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07090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D Maphanzela</w:t>
                          </w:r>
                        </w:p>
                        <w:p w14:paraId="645DA021" w14:textId="77777777" w:rsidR="0007090A" w:rsidRPr="00D115D7" w:rsidRDefault="0007090A" w:rsidP="0007090A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76D504DA" w14:textId="77777777" w:rsidR="0007090A" w:rsidRPr="00822C80" w:rsidRDefault="0007090A" w:rsidP="0007090A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65280A7E" w14:textId="77777777" w:rsidR="0007090A" w:rsidRPr="00171BDF" w:rsidRDefault="0007090A" w:rsidP="0007090A">
                          <w:pPr>
                            <w:rPr>
                              <w:szCs w:val="13"/>
                            </w:rPr>
                          </w:pPr>
                        </w:p>
                        <w:p w14:paraId="4C2761CF" w14:textId="77777777" w:rsidR="0007090A" w:rsidRPr="00CB19A4" w:rsidRDefault="0007090A" w:rsidP="0007090A">
                          <w:pPr>
                            <w:rPr>
                              <w:szCs w:val="13"/>
                            </w:rPr>
                          </w:pPr>
                        </w:p>
                        <w:p w14:paraId="1DE01A78" w14:textId="77777777" w:rsidR="00D115D7" w:rsidRPr="0007090A" w:rsidRDefault="00D115D7" w:rsidP="0007090A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4787957" id="Text Box 3" o:spid="_x0000_s1041" type="#_x0000_t202" style="position:absolute;margin-left:-8.6pt;margin-top:72.55pt;width:399.45pt;height:56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" filled="f" stroked="f">
              <v:textbox inset="3mm,2.5mm">
                <w:txbxContent>
                  <w:p w14:paraId="4E4D3C92" w14:textId="77777777" w:rsidR="0007090A" w:rsidRPr="00D115D7" w:rsidRDefault="0007090A" w:rsidP="0007090A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0419945F" w14:textId="5B54CC57" w:rsidR="0007090A" w:rsidRPr="00D115D7" w:rsidRDefault="00C34F98" w:rsidP="0007090A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="004C370A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 w:rsidR="004C370A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4C370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="0007090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="0007090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="0007090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 w:rsidR="0007090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07090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 w:rsidR="0007090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07090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07090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07090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D Maphanzela</w:t>
                    </w:r>
                  </w:p>
                  <w:p w14:paraId="645DA021" w14:textId="77777777" w:rsidR="0007090A" w:rsidRPr="00D115D7" w:rsidRDefault="0007090A" w:rsidP="0007090A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76D504DA" w14:textId="77777777" w:rsidR="0007090A" w:rsidRPr="00822C80" w:rsidRDefault="0007090A" w:rsidP="0007090A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65280A7E" w14:textId="77777777" w:rsidR="0007090A" w:rsidRPr="00171BDF" w:rsidRDefault="0007090A" w:rsidP="0007090A">
                    <w:pPr>
                      <w:rPr>
                        <w:szCs w:val="13"/>
                      </w:rPr>
                    </w:pPr>
                  </w:p>
                  <w:p w14:paraId="4C2761CF" w14:textId="77777777" w:rsidR="0007090A" w:rsidRPr="00CB19A4" w:rsidRDefault="0007090A" w:rsidP="0007090A">
                    <w:pPr>
                      <w:rPr>
                        <w:szCs w:val="13"/>
                      </w:rPr>
                    </w:pPr>
                  </w:p>
                  <w:p w14:paraId="1DE01A78" w14:textId="77777777" w:rsidR="00D115D7" w:rsidRPr="0007090A" w:rsidRDefault="00D115D7" w:rsidP="0007090A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0528" behindDoc="1" locked="0" layoutInCell="1" allowOverlap="1" wp14:anchorId="0CD3D9A6" wp14:editId="0E725A8C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9504" behindDoc="1" locked="0" layoutInCell="1" allowOverlap="1" wp14:anchorId="36515D05" wp14:editId="5F623741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7C7125" w14:textId="77777777" w:rsidR="004D68B8" w:rsidRDefault="004D68B8">
      <w:r>
        <w:separator/>
      </w:r>
    </w:p>
  </w:footnote>
  <w:footnote w:type="continuationSeparator" w:id="0">
    <w:p w14:paraId="0D067DF5" w14:textId="77777777" w:rsidR="004D68B8" w:rsidRDefault="004D68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CF3C01" w14:textId="77777777" w:rsidR="009D478D" w:rsidRDefault="00000000">
    <w:pPr>
      <w:pStyle w:val="Header"/>
    </w:pPr>
    <w:r>
      <w:rPr>
        <w:szCs w:val="20"/>
        <w:lang w:val="en-ZA" w:eastAsia="en-ZA"/>
      </w:rPr>
      <w:pict w14:anchorId="486295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54" type="#_x0000_t75" style="position:absolute;margin-left:0;margin-top:0;width:595.7pt;height:842.15pt;z-index:-251643904;mso-wrap-edited:f;mso-position-horizontal:center;mso-position-horizontal-relative:margin;mso-position-vertical:center;mso-position-vertical-relative:margin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08DEF6" w14:textId="2F49370D" w:rsidR="009D478D" w:rsidRDefault="00C441CA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08FD3C51" wp14:editId="65B6C24F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E573FF8" id="Rectangle 29" o:spid="_x0000_s1026" style="position:absolute;margin-left:531.85pt;margin-top:-35.65pt;width:27pt;height:69.9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6432" behindDoc="1" locked="0" layoutInCell="1" allowOverlap="1" wp14:anchorId="75FF970F" wp14:editId="7FF84700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19265"/>
              <wp:lineTo x="21225" y="19265"/>
              <wp:lineTo x="21225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69531E05" wp14:editId="1AA0AC09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7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566C819" id="Rectangle 27" o:spid="_x0000_s1026" style="position:absolute;margin-left:531.85pt;margin-top:66.3pt;width:27pt;height:755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8480" behindDoc="1" locked="0" layoutInCell="1" allowOverlap="1" wp14:anchorId="34B3A485" wp14:editId="0F736041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6" name="Picture 9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ABB6213" wp14:editId="57BC0BB9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235" y="3668"/>
                  <wp:lineTo x="235" y="17117"/>
                  <wp:lineTo x="21259" y="17117"/>
                  <wp:lineTo x="21259" y="3668"/>
                  <wp:lineTo x="235" y="3668"/>
                </wp:wrapPolygon>
              </wp:wrapThrough>
              <wp:docPr id="25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6A46A1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BB6213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26" type="#_x0000_t202" style="position:absolute;margin-left:-7.95pt;margin-top:49.5pt;width:275.85pt;height:26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" filled="f" stroked="f">
              <v:textbox inset=",7.2pt,,7.2pt">
                <w:txbxContent>
                  <w:p w14:paraId="6A6A46A1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31AE51FD" wp14:editId="1E4B280C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4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5211CE4" id="Rectangle 24" o:spid="_x0000_s1026" style="position:absolute;margin-left:531.85pt;margin-top:33.5pt;width:27pt;height:23.4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6A0CE9" w14:textId="6EC11B76" w:rsidR="009D478D" w:rsidRDefault="00C441C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648E86BA" wp14:editId="30D176A3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D5C106B" id="Rectangle 15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5408" behindDoc="1" locked="0" layoutInCell="1" allowOverlap="1" wp14:anchorId="4AD37532" wp14:editId="1527F9A5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4" name="Picture 5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2D43E106" wp14:editId="15B72DBA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E17A0C8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D43E106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4" type="#_x0000_t202" style="position:absolute;margin-left:-9.75pt;margin-top:49.3pt;width:275.85pt;height:26.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" filled="f" stroked="f">
              <v:textbox inset=",7.2pt,,7.2pt">
                <w:txbxContent>
                  <w:p w14:paraId="3E17A0C8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7456" behindDoc="1" locked="0" layoutInCell="1" allowOverlap="1" wp14:anchorId="201C5F33" wp14:editId="3BEF3137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7B7CEDF5" wp14:editId="0BC15ED4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44358FB" id="Rectangle 1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02C1C652" wp14:editId="5EB27D16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70F6E14" id="Rectangle 10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38286238">
    <w:abstractNumId w:val="0"/>
  </w:num>
  <w:num w:numId="2" w16cid:durableId="481312810">
    <w:abstractNumId w:val="2"/>
  </w:num>
  <w:num w:numId="3" w16cid:durableId="1531528039">
    <w:abstractNumId w:val="3"/>
  </w:num>
  <w:num w:numId="4" w16cid:durableId="201365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qgUAAa3cTywAAAA="/>
  </w:docVars>
  <w:rsids>
    <w:rsidRoot w:val="0003211C"/>
    <w:rsid w:val="000109ED"/>
    <w:rsid w:val="00013422"/>
    <w:rsid w:val="00024FEF"/>
    <w:rsid w:val="00025B71"/>
    <w:rsid w:val="0003211C"/>
    <w:rsid w:val="00035B57"/>
    <w:rsid w:val="00040472"/>
    <w:rsid w:val="00040DDA"/>
    <w:rsid w:val="000417F9"/>
    <w:rsid w:val="00044DD3"/>
    <w:rsid w:val="000450BD"/>
    <w:rsid w:val="00051FA1"/>
    <w:rsid w:val="00055744"/>
    <w:rsid w:val="0007090A"/>
    <w:rsid w:val="000773F2"/>
    <w:rsid w:val="00093B6D"/>
    <w:rsid w:val="000B330A"/>
    <w:rsid w:val="000C437F"/>
    <w:rsid w:val="000E75E7"/>
    <w:rsid w:val="000F3E67"/>
    <w:rsid w:val="00111858"/>
    <w:rsid w:val="001360B1"/>
    <w:rsid w:val="00140ED2"/>
    <w:rsid w:val="001524CC"/>
    <w:rsid w:val="00162673"/>
    <w:rsid w:val="001721AA"/>
    <w:rsid w:val="001B3AF4"/>
    <w:rsid w:val="001D541C"/>
    <w:rsid w:val="001D5645"/>
    <w:rsid w:val="001E3E3F"/>
    <w:rsid w:val="001E5C58"/>
    <w:rsid w:val="00204897"/>
    <w:rsid w:val="00212FFE"/>
    <w:rsid w:val="00223770"/>
    <w:rsid w:val="0023027C"/>
    <w:rsid w:val="00241C9C"/>
    <w:rsid w:val="00256F98"/>
    <w:rsid w:val="00261D29"/>
    <w:rsid w:val="00273ED1"/>
    <w:rsid w:val="00274D7F"/>
    <w:rsid w:val="00284C50"/>
    <w:rsid w:val="00293315"/>
    <w:rsid w:val="002A5FD6"/>
    <w:rsid w:val="002E0988"/>
    <w:rsid w:val="002E1C21"/>
    <w:rsid w:val="002E60A6"/>
    <w:rsid w:val="00311E52"/>
    <w:rsid w:val="0031495B"/>
    <w:rsid w:val="003276C6"/>
    <w:rsid w:val="003410E3"/>
    <w:rsid w:val="0035324D"/>
    <w:rsid w:val="00353F01"/>
    <w:rsid w:val="003734CC"/>
    <w:rsid w:val="003743D9"/>
    <w:rsid w:val="003826D5"/>
    <w:rsid w:val="00390D01"/>
    <w:rsid w:val="00391383"/>
    <w:rsid w:val="003A2228"/>
    <w:rsid w:val="003B1CEB"/>
    <w:rsid w:val="003C2A7C"/>
    <w:rsid w:val="003D37F7"/>
    <w:rsid w:val="003D3BB2"/>
    <w:rsid w:val="004249EC"/>
    <w:rsid w:val="004277D2"/>
    <w:rsid w:val="00440AB1"/>
    <w:rsid w:val="00463F9C"/>
    <w:rsid w:val="00466087"/>
    <w:rsid w:val="004715F4"/>
    <w:rsid w:val="00471B6F"/>
    <w:rsid w:val="004753A0"/>
    <w:rsid w:val="004A5E7A"/>
    <w:rsid w:val="004B027A"/>
    <w:rsid w:val="004B1836"/>
    <w:rsid w:val="004C370A"/>
    <w:rsid w:val="004D2AA1"/>
    <w:rsid w:val="004D68B8"/>
    <w:rsid w:val="004F3269"/>
    <w:rsid w:val="004F3B8A"/>
    <w:rsid w:val="005159A3"/>
    <w:rsid w:val="00534301"/>
    <w:rsid w:val="005375EE"/>
    <w:rsid w:val="00541209"/>
    <w:rsid w:val="00546AD0"/>
    <w:rsid w:val="005611B0"/>
    <w:rsid w:val="005721B5"/>
    <w:rsid w:val="00577F29"/>
    <w:rsid w:val="005A39F5"/>
    <w:rsid w:val="005C565A"/>
    <w:rsid w:val="005D7BDE"/>
    <w:rsid w:val="005F0665"/>
    <w:rsid w:val="005F64A5"/>
    <w:rsid w:val="0060596A"/>
    <w:rsid w:val="00611F0F"/>
    <w:rsid w:val="006177E9"/>
    <w:rsid w:val="006202FD"/>
    <w:rsid w:val="006208CA"/>
    <w:rsid w:val="0063682D"/>
    <w:rsid w:val="00642971"/>
    <w:rsid w:val="00653E2C"/>
    <w:rsid w:val="006643A5"/>
    <w:rsid w:val="00665175"/>
    <w:rsid w:val="006821E1"/>
    <w:rsid w:val="006868BF"/>
    <w:rsid w:val="0069603B"/>
    <w:rsid w:val="006965CF"/>
    <w:rsid w:val="006A03A9"/>
    <w:rsid w:val="006A131C"/>
    <w:rsid w:val="006A5CF1"/>
    <w:rsid w:val="006B5F90"/>
    <w:rsid w:val="006D2193"/>
    <w:rsid w:val="006D30CA"/>
    <w:rsid w:val="006D6AD6"/>
    <w:rsid w:val="006E1BD2"/>
    <w:rsid w:val="007074A4"/>
    <w:rsid w:val="00711CF5"/>
    <w:rsid w:val="007322FF"/>
    <w:rsid w:val="00734942"/>
    <w:rsid w:val="00737F6D"/>
    <w:rsid w:val="00741D87"/>
    <w:rsid w:val="007566DC"/>
    <w:rsid w:val="00766222"/>
    <w:rsid w:val="00771D74"/>
    <w:rsid w:val="00780D15"/>
    <w:rsid w:val="00783117"/>
    <w:rsid w:val="0079296F"/>
    <w:rsid w:val="007A7A02"/>
    <w:rsid w:val="007C2776"/>
    <w:rsid w:val="007E37C4"/>
    <w:rsid w:val="007F2D8D"/>
    <w:rsid w:val="007F35E7"/>
    <w:rsid w:val="00802557"/>
    <w:rsid w:val="0082190E"/>
    <w:rsid w:val="00822979"/>
    <w:rsid w:val="00822C80"/>
    <w:rsid w:val="00826684"/>
    <w:rsid w:val="0083389F"/>
    <w:rsid w:val="00840961"/>
    <w:rsid w:val="00877CAF"/>
    <w:rsid w:val="00887C53"/>
    <w:rsid w:val="008A7092"/>
    <w:rsid w:val="008B267C"/>
    <w:rsid w:val="008B755C"/>
    <w:rsid w:val="008E01E3"/>
    <w:rsid w:val="008E7277"/>
    <w:rsid w:val="00900396"/>
    <w:rsid w:val="00902BF4"/>
    <w:rsid w:val="00903512"/>
    <w:rsid w:val="00912E99"/>
    <w:rsid w:val="0092038C"/>
    <w:rsid w:val="009344AB"/>
    <w:rsid w:val="009416FC"/>
    <w:rsid w:val="0094552B"/>
    <w:rsid w:val="0096077C"/>
    <w:rsid w:val="009722E5"/>
    <w:rsid w:val="009908C7"/>
    <w:rsid w:val="009A295F"/>
    <w:rsid w:val="009A4FA6"/>
    <w:rsid w:val="009B3E93"/>
    <w:rsid w:val="009D478D"/>
    <w:rsid w:val="009E1B43"/>
    <w:rsid w:val="009E57D6"/>
    <w:rsid w:val="009E7C8B"/>
    <w:rsid w:val="009F4FF1"/>
    <w:rsid w:val="00A03DE2"/>
    <w:rsid w:val="00A133E1"/>
    <w:rsid w:val="00A21CE3"/>
    <w:rsid w:val="00A23B77"/>
    <w:rsid w:val="00A252C8"/>
    <w:rsid w:val="00A26AE7"/>
    <w:rsid w:val="00A32C92"/>
    <w:rsid w:val="00A417C5"/>
    <w:rsid w:val="00A4791D"/>
    <w:rsid w:val="00A6455E"/>
    <w:rsid w:val="00A91D14"/>
    <w:rsid w:val="00AA05D9"/>
    <w:rsid w:val="00AB2AC7"/>
    <w:rsid w:val="00AD373F"/>
    <w:rsid w:val="00AD5861"/>
    <w:rsid w:val="00AF3981"/>
    <w:rsid w:val="00B16202"/>
    <w:rsid w:val="00B174CE"/>
    <w:rsid w:val="00B209E6"/>
    <w:rsid w:val="00B2492C"/>
    <w:rsid w:val="00B2737E"/>
    <w:rsid w:val="00B3022D"/>
    <w:rsid w:val="00B309DE"/>
    <w:rsid w:val="00B4658A"/>
    <w:rsid w:val="00B55A2C"/>
    <w:rsid w:val="00B61518"/>
    <w:rsid w:val="00B63A12"/>
    <w:rsid w:val="00B72784"/>
    <w:rsid w:val="00B72D93"/>
    <w:rsid w:val="00B75270"/>
    <w:rsid w:val="00B87257"/>
    <w:rsid w:val="00B96C98"/>
    <w:rsid w:val="00BA12F0"/>
    <w:rsid w:val="00BC4E4E"/>
    <w:rsid w:val="00BD1F20"/>
    <w:rsid w:val="00BD5476"/>
    <w:rsid w:val="00BF45D0"/>
    <w:rsid w:val="00BF6D36"/>
    <w:rsid w:val="00C27EFA"/>
    <w:rsid w:val="00C34F98"/>
    <w:rsid w:val="00C441CA"/>
    <w:rsid w:val="00C46968"/>
    <w:rsid w:val="00C624DE"/>
    <w:rsid w:val="00C65BC0"/>
    <w:rsid w:val="00C819B1"/>
    <w:rsid w:val="00CA73D3"/>
    <w:rsid w:val="00CB5E3D"/>
    <w:rsid w:val="00CC591B"/>
    <w:rsid w:val="00CD7237"/>
    <w:rsid w:val="00CE1BD1"/>
    <w:rsid w:val="00CF514E"/>
    <w:rsid w:val="00D07A2D"/>
    <w:rsid w:val="00D115D7"/>
    <w:rsid w:val="00D2715B"/>
    <w:rsid w:val="00D33CBC"/>
    <w:rsid w:val="00D63693"/>
    <w:rsid w:val="00D767BC"/>
    <w:rsid w:val="00D80987"/>
    <w:rsid w:val="00D94B30"/>
    <w:rsid w:val="00DB5607"/>
    <w:rsid w:val="00DD261B"/>
    <w:rsid w:val="00DE1107"/>
    <w:rsid w:val="00DE1A63"/>
    <w:rsid w:val="00DE1F00"/>
    <w:rsid w:val="00DE5D39"/>
    <w:rsid w:val="00DF15A0"/>
    <w:rsid w:val="00E16457"/>
    <w:rsid w:val="00E2669F"/>
    <w:rsid w:val="00E34822"/>
    <w:rsid w:val="00E45559"/>
    <w:rsid w:val="00E472AC"/>
    <w:rsid w:val="00E75D80"/>
    <w:rsid w:val="00E77A2C"/>
    <w:rsid w:val="00EA10DC"/>
    <w:rsid w:val="00EA4FDC"/>
    <w:rsid w:val="00EA7589"/>
    <w:rsid w:val="00ED10E1"/>
    <w:rsid w:val="00EE23C0"/>
    <w:rsid w:val="00EE7A6F"/>
    <w:rsid w:val="00F0071D"/>
    <w:rsid w:val="00F12E7A"/>
    <w:rsid w:val="00F27E37"/>
    <w:rsid w:val="00F307B7"/>
    <w:rsid w:val="00F62120"/>
    <w:rsid w:val="00F7180D"/>
    <w:rsid w:val="00F82F0C"/>
    <w:rsid w:val="00FB0676"/>
    <w:rsid w:val="00FD0628"/>
    <w:rsid w:val="00FD2BEF"/>
    <w:rsid w:val="00FF0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1AA18E1E"/>
  <w15:chartTrackingRefBased/>
  <w15:docId w15:val="{A05C3961-96C4-4BBE-B89E-466D69524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ZA" w:eastAsia="en-Z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63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CF1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2377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23770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7300F"/>
    <w:pPr>
      <w:tabs>
        <w:tab w:val="center" w:pos="4320"/>
        <w:tab w:val="right" w:pos="8640"/>
      </w:tabs>
    </w:p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  <w:lang w:eastAsia="en-GB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ind w:left="720"/>
      <w:contextualSpacing/>
    </w:p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rPr>
      <w:rFonts w:ascii="Calibri" w:hAnsi="Calibri"/>
      <w:sz w:val="17"/>
      <w:szCs w:val="17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  <w:style w:type="character" w:customStyle="1" w:styleId="Heading2Char">
    <w:name w:val="Heading 2 Char"/>
    <w:link w:val="Heading2"/>
    <w:uiPriority w:val="9"/>
    <w:rsid w:val="00223770"/>
    <w:rPr>
      <w:rFonts w:ascii="Calibri Light" w:hAnsi="Calibri Light"/>
      <w:b/>
      <w:bCs/>
      <w:i/>
      <w:iCs/>
      <w:sz w:val="28"/>
      <w:szCs w:val="28"/>
    </w:rPr>
  </w:style>
  <w:style w:type="character" w:customStyle="1" w:styleId="Heading4Char">
    <w:name w:val="Heading 4 Char"/>
    <w:link w:val="Heading4"/>
    <w:uiPriority w:val="9"/>
    <w:semiHidden/>
    <w:rsid w:val="00223770"/>
    <w:rPr>
      <w:rFonts w:ascii="Calibri" w:hAnsi="Calibri"/>
      <w:b/>
      <w:bCs/>
      <w:sz w:val="28"/>
      <w:szCs w:val="28"/>
    </w:rPr>
  </w:style>
  <w:style w:type="character" w:styleId="Emphasis">
    <w:name w:val="Emphasis"/>
    <w:qFormat/>
    <w:rsid w:val="0022377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ndlovu\AppData\Local\Temp\Temp1_GEP%20Forms_07032022.zip\GEP%20Forms_07032022\GEP%20Gift%20Registration%20Form%20-%200703202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73ADC5A-106F-434E-B95C-012DA2BF68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Gift Registration Form - 07032022</Template>
  <TotalTime>1</TotalTime>
  <Pages>2</Pages>
  <Words>120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803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Mandlenkosi Ndlovu</dc:creator>
  <cp:keywords/>
  <cp:lastModifiedBy>Palesa Shomang</cp:lastModifiedBy>
  <cp:revision>2</cp:revision>
  <cp:lastPrinted>2019-10-16T10:13:00Z</cp:lastPrinted>
  <dcterms:created xsi:type="dcterms:W3CDTF">2022-07-12T09:50:00Z</dcterms:created>
  <dcterms:modified xsi:type="dcterms:W3CDTF">2022-07-12T09:50:00Z</dcterms:modified>
</cp:coreProperties>
</file>